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9866B0" w:rsidRPr="009866B0">
          <w:rPr>
            <w:rStyle w:val="a9"/>
          </w:rPr>
          <w:t>Федеральное государственное бюджетное учреждение здравоохранения «Центральная медико-санитарная часть № 91 Федерального медико-биологического агентства» (ФГБУЗ ЦМСЧ № 91 ФМБА России)</w:t>
        </w:r>
      </w:fldSimple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и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9866B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424</w:t>
            </w:r>
          </w:p>
        </w:tc>
        <w:tc>
          <w:tcPr>
            <w:tcW w:w="3118" w:type="dxa"/>
            <w:vAlign w:val="center"/>
          </w:tcPr>
          <w:p w:rsidR="00AF1EDF" w:rsidRPr="00F06873" w:rsidRDefault="009866B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424</w:t>
            </w:r>
          </w:p>
        </w:tc>
        <w:tc>
          <w:tcPr>
            <w:tcW w:w="1063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</w:t>
            </w:r>
          </w:p>
        </w:tc>
        <w:tc>
          <w:tcPr>
            <w:tcW w:w="1169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248</w:t>
            </w:r>
          </w:p>
        </w:tc>
        <w:tc>
          <w:tcPr>
            <w:tcW w:w="1169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169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9866B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456</w:t>
            </w:r>
          </w:p>
        </w:tc>
        <w:tc>
          <w:tcPr>
            <w:tcW w:w="3118" w:type="dxa"/>
            <w:vAlign w:val="center"/>
          </w:tcPr>
          <w:p w:rsidR="00AF1EDF" w:rsidRPr="00F06873" w:rsidRDefault="009866B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456</w:t>
            </w:r>
          </w:p>
        </w:tc>
        <w:tc>
          <w:tcPr>
            <w:tcW w:w="1063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1169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262</w:t>
            </w:r>
          </w:p>
        </w:tc>
        <w:tc>
          <w:tcPr>
            <w:tcW w:w="1169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169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9866B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408</w:t>
            </w:r>
          </w:p>
        </w:tc>
        <w:tc>
          <w:tcPr>
            <w:tcW w:w="3118" w:type="dxa"/>
            <w:vAlign w:val="center"/>
          </w:tcPr>
          <w:p w:rsidR="00AF1EDF" w:rsidRPr="00F06873" w:rsidRDefault="009866B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408</w:t>
            </w:r>
          </w:p>
        </w:tc>
        <w:tc>
          <w:tcPr>
            <w:tcW w:w="1063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69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236</w:t>
            </w:r>
          </w:p>
        </w:tc>
        <w:tc>
          <w:tcPr>
            <w:tcW w:w="1169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169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9866B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9866B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9866B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9866B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9866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9866B0" w:rsidRDefault="00F06873" w:rsidP="009866B0">
      <w:pPr>
        <w:jc w:val="right"/>
        <w:rPr>
          <w:sz w:val="20"/>
        </w:rPr>
      </w:pPr>
      <w:r w:rsidRPr="00F06873">
        <w:t>Таблица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46" w:type="dxa"/>
          <w:right w:w="46" w:type="dxa"/>
        </w:tblCellMar>
        <w:tblLook w:val="04A0"/>
      </w:tblPr>
      <w:tblGrid>
        <w:gridCol w:w="1435"/>
        <w:gridCol w:w="2988"/>
        <w:gridCol w:w="337"/>
        <w:gridCol w:w="337"/>
        <w:gridCol w:w="489"/>
        <w:gridCol w:w="337"/>
        <w:gridCol w:w="337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641"/>
        <w:gridCol w:w="641"/>
        <w:gridCol w:w="641"/>
        <w:gridCol w:w="641"/>
        <w:gridCol w:w="642"/>
        <w:gridCol w:w="491"/>
        <w:gridCol w:w="381"/>
      </w:tblGrid>
      <w:tr w:rsidR="009866B0" w:rsidTr="009866B0">
        <w:trPr>
          <w:divId w:val="948774682"/>
          <w:tblHeader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Индивидуальный номер рабочего места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Профессия/должность/специальность работника</w:t>
            </w:r>
          </w:p>
        </w:tc>
        <w:tc>
          <w:tcPr>
            <w:tcW w:w="0" w:type="auto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Классы (подклассы) условий труда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66B0" w:rsidRDefault="009866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Итоговый класс (подкласс) усл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вий труда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66B0" w:rsidRDefault="009866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Итоговый класс (подкласс) усл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вий труда с учетом эффективного применения СИЗ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66B0" w:rsidRDefault="009866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66B0" w:rsidRDefault="009866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Ежегодный дополнительный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чиваемый отпуск (да/нет)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66B0" w:rsidRDefault="009866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66B0" w:rsidRDefault="009866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Молоко или другие равноценные пищевые продукты (да/нет)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66B0" w:rsidRDefault="009866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Лечебно-профилактическое пит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(да/нет)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66B0" w:rsidRDefault="009866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Право на досрочное назначение страховой пенсии (да/нет) </w:t>
            </w:r>
          </w:p>
        </w:tc>
      </w:tr>
      <w:tr w:rsidR="009866B0" w:rsidTr="009866B0">
        <w:trPr>
          <w:divId w:val="948774682"/>
          <w:trHeight w:val="220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66B0" w:rsidRDefault="009866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Химический фактор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66B0" w:rsidRDefault="009866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 фактор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66B0" w:rsidRDefault="009866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66B0" w:rsidRDefault="009866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Шум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66B0" w:rsidRDefault="009866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Инфразвук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66B0" w:rsidRDefault="009866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Ультразвук воздушный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66B0" w:rsidRDefault="009866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Вибрация общая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66B0" w:rsidRDefault="009866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Вибрация локальная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66B0" w:rsidRDefault="009866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66B0" w:rsidRDefault="009866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Ионизирующие излучения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66B0" w:rsidRDefault="009866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Параметры микроклимата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66B0" w:rsidRDefault="009866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Параметры световой среды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66B0" w:rsidRDefault="009866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866B0" w:rsidRDefault="009866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rPr>
                <w:sz w:val="16"/>
                <w:szCs w:val="16"/>
              </w:rPr>
            </w:pPr>
          </w:p>
        </w:tc>
      </w:tr>
      <w:tr w:rsidR="009866B0" w:rsidTr="009866B0">
        <w:trPr>
          <w:divId w:val="948774682"/>
          <w:tblHeader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Клинико-диагностическая лаборатория (Белинского д. 21Б)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лабораторией - врач клинической лабораторной диагн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Экспресс-лаборатория (Победы д.16)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лабораторный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Поликлиника комбината (Коммунистический пр. д.40)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Биохимические методы исследования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2250402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клинической лабораторной диагностики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2250411А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лабораторный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2250412А (2250411А)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лабораторный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Общеклинические, гематологические и цитологические методы исследования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клинической лабораторной диагностики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2250413А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лабораторный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2250414А (2250413А)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лабораторный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2250415А (2250413А)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лабораторный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2250416А (2250413А)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лабораторный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2250417А (2250413А)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лабораторный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2250418А (2250413А)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лабораторный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7642302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технолог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Паразитологические исследования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клинической лабораторной диагностики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2250419А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лабораторный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2250420А (2250419А)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лабораторный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Иммуно-гематологические исследования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Исследование мокроты и другого биологического материала на кислотоустойчивые микобактории и исследование биологического материала на патогенные грибы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клинической лабораторной диагностики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лабораторный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Цитологические исследования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клинической лабораторной диагностики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лабораторный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Иммуно-серологические исследования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клинической лабораторной диагностики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лабораторный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ПЦР лаборатория (К.Маркса д.18)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СПИД-лаборатория (К.Маркса д.18)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клинической лабораторной диагностики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2250430А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лабораторный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2250431А (2250430А)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лабораторный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лучевой диагностики (Победы д.16)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2250506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рентгеновским отдел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нием - врач-рентгенолог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1120543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 (для круглосуто</w:t>
            </w:r>
            <w:r>
              <w:rPr>
                <w:sz w:val="18"/>
                <w:szCs w:val="18"/>
              </w:rPr>
              <w:t>ч</w:t>
            </w:r>
            <w:r>
              <w:rPr>
                <w:sz w:val="18"/>
                <w:szCs w:val="18"/>
              </w:rPr>
              <w:t>ного дежурства выходные и праз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ничные дни)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2250509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 (с обслуживанием туберкулезного отделения) (Гоголя д.12)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2250510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Рентгенолаборант (с обслуживанием туберкулезного отделения и флю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рографической установки) (Гоголя д.12)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2250513А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кабинета ультразвуковой диа</w:t>
            </w:r>
            <w:r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ностики (Победы д.3)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2250514А (2250513А)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кабинета ультразвуковой диа</w:t>
            </w:r>
            <w:r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ностики (Победы д.3)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2250515А (2250513А)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кабинета ультразвуковой диа</w:t>
            </w:r>
            <w:r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ностики (Победы д.3)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2250516А (2250513А)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кабинета ультразвуковой диа</w:t>
            </w:r>
            <w:r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ностики (Победы д.3)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2250517А (2250513А)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кабинета ультразвуковой диа</w:t>
            </w:r>
            <w:r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ностики (Победы д.3)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2250518А (2250513А)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кабинета ультразвуковой диа</w:t>
            </w:r>
            <w:r>
              <w:rPr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>ностики (Победы д.3)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1120533А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кабинета уль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развуковой диагностики (Победы д.3)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1120534А (1120533А)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кабинета уль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развуковой диагностики (Победы д.3)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1120535А (1120533А)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кабинета уль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развуковой диагностики (Победы д.3)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1120536А (1120533А)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кабинета уль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развуковой диагностики (Победы д.3)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1120537А (1120533А)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кабинета уль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развуковой диагностики (Победы д.3)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1120538А (1120533А)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кабинета уль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развуковой диагностики (Победы д.3)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1120542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 (Поб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ды д.3)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1120546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Гардеробщик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Поликлиника для взрослых (рентгенкабинет) (Энгельса д.26А)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1120501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2250501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Рентгенолаборант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Поликлиника комбината (рентгенкабинет) (Коммунистический пр. д.40)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1120504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2250502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Рентгенолаборант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Детская поликлиника (рентгенкабинет) (Ленина д.94)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1120507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2250503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Рентгенолаборант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Стоматологическая поликлиника (рентгенкабинет) (Свердлова д.23)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2250504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Рентгенолаборант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Терапевтический корпус (рентгенкабинет) (Победы д.3)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1120512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2250505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Рентгенолаборант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Хирургический корпус (рентгенкабинет) (Победы д.16)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1120516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2250507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Рентгенолаборант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Хирургический корпус Компьютерный Томограф (Победы д.16)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1120519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2250508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Рентгенолаборант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ГПЗ Таёжный Компьютерный Томограф (п.Таёжный Культуры д.5)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1120544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1120545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Рентгенолаборант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Физиотерапевтическое отделение с кабинетами лечебной физкультуры, массажа (Победы д.16)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2250601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отделением - врач-физиотерапевт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1120603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1120605А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по массажу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1120606А (1120605А)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по массажу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1120607А (1120605А)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по массажу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1120608А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 по лечебной физкульт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ре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1120609А (1120608А)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 по лечебной физкульт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ре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Детская поликлиника (Ленина д.94)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2250603А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по физиотер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пии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2250604А (2250603А)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по физиотер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пии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2250605А </w:t>
            </w:r>
            <w:r>
              <w:rPr>
                <w:sz w:val="18"/>
                <w:szCs w:val="18"/>
              </w:rPr>
              <w:lastRenderedPageBreak/>
              <w:t>(2250603А)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Медицинская сестра по физиотер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lastRenderedPageBreak/>
              <w:t>пии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2250615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(для отпуска озокеритовых процедур)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Терапевтический корпус (Победы д.3)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2250609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по физиотер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пии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2250616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(для отпуска озокеритовых процедур)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Хирургический корпус (Победы д.16)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2250611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по физиотер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пии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Педиатрическое отделение (К.Маркса д.18)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2250613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по физиотер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пии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Акушерское отделение (Белинского д.21А)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2250614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по физиотер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пии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Детская поликлиника (Ленина д.94) 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7642001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поликлиникой - врач-педиатр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2310118А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2310119А (2310118А)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2310120А (2310118А)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2310121А (2310118А)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2310122А (2310118А)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кабинета ди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пансеризации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кабинета охр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ны зрения детей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2310126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по массажу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кабинета гал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терапии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2310148А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Инструктор-методист по лечебной физкультуре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2310149А (2310148А)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Инструктор-методист по лечебной физкультуре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 акушера-гинеколога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Врач-акушер-гинеколог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Неврологический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Врач-невролог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невролог реабилитолог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Офтальмологический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Врач-офтальмолог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Оториноларингологический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Врач-оториноларинголог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Травматологический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Врач-травматолог-ортопед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Хирургический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- детский хирург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Врач-хирург (по оказанию неотло</w:t>
            </w:r>
            <w:r>
              <w:rPr>
                <w:sz w:val="18"/>
                <w:szCs w:val="18"/>
              </w:rPr>
              <w:t>ж</w:t>
            </w:r>
            <w:r>
              <w:rPr>
                <w:sz w:val="18"/>
                <w:szCs w:val="18"/>
              </w:rPr>
              <w:t>ной медицинской помощи детям)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Аллергологический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Врач-аллерголог-иммунолог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Эндокринологический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Врач-детский эндокринолог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Процедурный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процедурной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Прививочный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Подростковый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 подростковый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организации медицинской помощи детям в образовательных учреждениях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отделением организ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ции медицинской помощи детям в образовательных учреждениях - врач-педиатр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2310151А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2310152А (2310151А)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2310153А (2310151А)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2310154А (2310151А)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2310155А (2310151А)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2310156А (2310151А)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2310157А (2310151А)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2310159А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 (медицинская сестра)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2310160А (2310159А)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 (медицинская сестра)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2310161А (2310159А)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 (медицинская сестра)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2310162А (2310159А)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 (медицинская сестра)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2310163А (2310159А)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 (медицинская сестра)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2310164А (2310159А)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 (медицинская сестра)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2310165А (2310159А)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 (медицинская сестра)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2310166А (2310159А)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 (медицинская сестра)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2310167А (2310159А)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 (медицинская сестра)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2310168А (2310159А)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 (медицинская сестра)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 (ДДУ)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2310169А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(ДДУ)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2310170А (2310169А)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(ДДУ)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2310171А (2310169А)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(ДДУ)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2310172А (2310169А)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(ДДУ)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2310173А (2310169А)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(ДДУ)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2310174А (2310169А)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(ДДУ)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2310175А (2310169А)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(ДДУ)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2310176А (2310169А)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(ДДУ)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2310177А (2310169А)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(ДДУ)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2310178А (2310169А)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(ДДУ)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2310179А (2310169А)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(ДДУ)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2310180А (2310169А)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(ДДУ)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2310181А (2310169А)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(ДДУ)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2310182А </w:t>
            </w:r>
            <w:r>
              <w:rPr>
                <w:sz w:val="18"/>
                <w:szCs w:val="18"/>
              </w:rPr>
              <w:lastRenderedPageBreak/>
              <w:t>(2310169А)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Медицинская сестра (ДДУ)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2310183А (2310169А)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(ДДУ)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2310184А (2310169А)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(ДДУ)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2310185А (2310169А)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(ДДУ)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2310186А (2310169А)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(ДДУ)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2310187А (2310169А)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(ДДУ)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2310188А (2310169А)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(ДДУ)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Педиатрическое отделение по обслуживанию территориальных участков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педиатрическим отд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лением по обслуживанию террит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риальных участков врач-педиатр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2310190А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2310191А (2310190А)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2310192А (2310190А)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2310193А (2310190А)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2310194А (2310190А)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2310195А (2310190А)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2310196А (2310190А)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2310197А (2310190А)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2310198А (2310190А)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2310199А (2310190А)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2310100А (2310190А)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2310101А (2310190А)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23101102А (2310190А)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23101104А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23101105А (23101104А)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23101106А (23101104А)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23101107А (23101104А)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23101108А (23101104А)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23101109А (23101104А)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23101110А (23101104А)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23101111А (23101104А)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23101112А (23101104А)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23101113А (23101104А)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23101114А (23101104А)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23101115А (23101104А)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Регистратура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Кабинет неотложной медицинской помощи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 здорового ребенка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диетическая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усиления пр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филактической работы среди здор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вых детей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 инфекционных заболеваний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Врач-инфекционист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2250201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 дерматовенеролога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Врач-дерматовенеролог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Противотуберкулезный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Врач-фтизиатр-участковый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2250203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2250202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процедурной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Дневной стационар 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Врач-педиатр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23101129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Поликлиника комбината (Центр промышленной медицины)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поликлиникой - врач-терапевт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территорий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Терапевтическое отделение по обслуживанию цеховых врачебных участков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терапевтическим отд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лением по обслуживанию цеховых врачебных участков - врач-терапевт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2310250А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2310251А (2310250А)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2310252А </w:t>
            </w:r>
            <w:r>
              <w:rPr>
                <w:sz w:val="18"/>
                <w:szCs w:val="18"/>
              </w:rPr>
              <w:lastRenderedPageBreak/>
              <w:t>(2310250А)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2310253А (2310250А)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2310254А (2310250А)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7642102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2310255А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2310256А (2310255А)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2310257А (2310255А)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2310258А (2310255А)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2310259А (2310255А)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2310260А (2310255А)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 профпатолога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7642101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Врач-профпатолог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Хирургический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Врач-хирург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2310215А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2310216А (2310215А)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Оториноларингологический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Врач-оториноларинголог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Офтальмологический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Врач-офтальмолог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Неврологический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Врач-невролог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2310223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Эндокринологический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Врач-эндокринолог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Дерматовенерологический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Врач-дерматовенеролог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Онкологический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Акушерка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Аллергологический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–аллерголог-иммунолог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Эндоскопический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Врач-эндоскопист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Процедурный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2310234А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процедурной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2310235А (2310234А)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процедурной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 функциональной диагностики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функциональной диагностики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2310238А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2310239А (2310238А)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Кардиологический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Врач-кардиолог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 неотложной медицинской помощи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 акушера-гинеколога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Врач-акушер-гинеколог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Акушерка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Кабинет инфекционных заболеваний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Врач-инфекционист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2250101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Прививочный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2310248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Женская консультация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2310301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женской консультацией - врач-акушер-гинеколог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2310307А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Врач-акушер-гинеколог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2310308А (2310307А)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Врач-акушер-гинеколог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2310313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акушерка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2310314А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Акушерка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2310315А (2310314А)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Акушерка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2310316А (2310314А)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Акушерка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2310317А (2310314А)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Акушерка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2310318А (2310314А)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Акушерка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2310319А (2310314А)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Акушерка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7643201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2310321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процедурной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2310332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психолог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Поликлиника для взрослых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поликлиникой - врач-терапевт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 ТИНИЯУ МИФИ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Фармацевт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2310418А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кабинета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Лифтер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23104144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территорий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Терапевтическое отделение №1 по обслуживанию территориального участка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терапевтическим отд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лением №1 по обслуживанию терр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ториального участка врач - 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2310433АА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2310434А (2310433АА)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2310435А (2310433АА)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2310436А (2310433АА)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2310437А (2310433АА)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2310438А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2310439А (2310438А)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2310440А (2310438А)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2310441А (2310438А)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2310442А (2310438А)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2310443А (2310438А)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ЭВМ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Терапевтическое отделение №2 по обслуживанию территориального участка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терапевтическим отд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лением №2 по обслуживанию терр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ториального участка врач - 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2310445А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2310446А (2310445А)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2310447А (2310445А)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2310448А (2310445А)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2310449А (2310445А)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2310452А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2310453А (2310452А)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2310454А (2310452А)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2310455А (2310452А)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2310456А (2310452А)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ЭВМ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Хирургическое отделение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хирургическим отдел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нием - врач- хирург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Травматологический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Врач-травматолог-ортопед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2310461А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2310462А (2310461А)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Хирургический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 хирург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2310466А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2310467А (2310466А)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Врач-уролог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Оториноларингологический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2310471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Врач-оториноларинголог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Онкологический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Врач-онколог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23104149А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ЭВМ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23104150А (23104149А)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ЭВМ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Офтальмологический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Врач-офтальмолог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Неврологический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Врач-невролог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Эндокринологический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Врач-эндокринолог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 «Школа для пациентов с сахарным диабетом»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Врач-эндокринолог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Кардиологический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Врач-кардиолог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Ревматологический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Врач-ревматолог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Процедурный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2310414А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процедурной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2310415А (2310414А)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процедурной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Смотровой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Кожно - венерологический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Врач-дерматовенеролог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2310488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Кожно - венерологический кабинет (для лечения больных венерологическогопрофиля)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Врач-дерматовенеролог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 неотложной медицинской помощи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ЭВМ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Организационно - методический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Прививочный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процедурной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 функциональной диагностики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2310806А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2310806А (2310806А)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 паллиативной медицинской помощи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Врач-онколог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Врач-гериатр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 по обслуживанию участников ликвидации последствий аварии на ЧАЭС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Дневной стационар поликлиники для взрослых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стационаром - врач-дерматовенеролог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Врач-невролог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7642901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Врач-дерматовенеролог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 хирург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7642903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палатная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23104107А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процедурной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23104108А (23104107А)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процедурной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7642902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23104141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функционал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ной диагностики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Поликлиническое отделение поликлиники для взрослых пос. "Горный"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2310502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2310503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2310504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процедурной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медицинских осмотров поликлиники для взрослых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2310601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отделением – врач-терапевт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2310609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Терапевтический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7643401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7643402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Дерматовенерологический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2310602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Врач-дерматовенеролог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2310603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Неврологический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7643403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Врач-невролог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7643404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Офтальмологический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7643405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Врач-офтальмолог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7643406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Оториноларингологический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2310605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Врач-оториноларинголог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7643407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Хирургический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7643408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Врач-хирург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7643409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 функциональной диагностики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2310607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Врач-функциональной диагностики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2310608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Психиатрический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7643410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Врач-психиатр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 психиатра-нарколога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7643411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психиатр-нарколог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Стоматологический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2310619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Врач-стоматолог-терапевт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 акушера-гинеколога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2310604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Врач-акушер-гинеколог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7643413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Акушерка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Процедурный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2310606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Стоматологическая поликлиника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стоматологической поликлиникой - врач-стоматолог- 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Лифтер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Стоматологическое отделение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стоматологическим отделением - врач-стоматолог- х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рург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Врач-стоматолог хирург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2310730А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Врач-стоматолог 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2310731А (2310730А)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Врач-стоматолог 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2310732А (2310730А)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Врач-стоматолог 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2310733А (2310730А)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Врач-стоматолог 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2310734А (2310730А)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Врач-стоматолог 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2310735А </w:t>
            </w:r>
            <w:r>
              <w:rPr>
                <w:sz w:val="18"/>
                <w:szCs w:val="18"/>
              </w:rPr>
              <w:lastRenderedPageBreak/>
              <w:t>(2310730А)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Врач-стоматолог 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2310736А (2310730А)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Врач-стоматолог 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Зубной врач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7643101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хирургического кабинета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2310739АА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2310740А (2310739АА)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2310741А (2310739АА)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2310742А (2310739АА)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2310743А (2310739АА)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2310744А (2310739АА)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Детский стоматологический кабинет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Врач-стоматолог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Зубной врач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Ортопедическое отделение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ортопедическим отд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лением - врач-стоматолог-ортопед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Врач-стоматолог-ортопед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7643102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зубной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2310751А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Зубной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2310752А (2310751А)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Зубной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2310753А (2310751А)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Зубной техник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Литейщик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функциональной диагностики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2310801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отделением функци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lastRenderedPageBreak/>
              <w:t>нальной диагностики - врач-функциональной диагностики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2310802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Врач-функциональной диагностики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2310803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2310804А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Кабинет учета медицинской статистики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7640604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7640713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Пресс-секретарь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7640714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территорий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режима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7640715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гражданской обороны, предупреждению чрезвычайных ситуаций и пожарной безопасности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7640803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866B0">
        <w:trPr>
          <w:divId w:val="948774682"/>
        </w:trPr>
        <w:tc>
          <w:tcPr>
            <w:tcW w:w="0" w:type="auto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автоматизированной системы управления</w:t>
            </w:r>
          </w:p>
        </w:tc>
      </w:tr>
      <w:tr w:rsidR="009866B0">
        <w:trPr>
          <w:divId w:val="9487746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7641306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66B0" w:rsidRDefault="00986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866B0">
      <w:pPr>
        <w:jc w:val="right"/>
        <w:rPr>
          <w:sz w:val="18"/>
          <w:szCs w:val="18"/>
          <w:lang w:val="en-US"/>
        </w:rPr>
      </w:pPr>
    </w:p>
    <w:p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fldSimple w:instr=" DOCVARIABLE fill_date \* MERGEFORMAT ">
        <w:r w:rsidR="009866B0">
          <w:rPr>
            <w:rStyle w:val="a9"/>
          </w:rPr>
          <w:t>14.04.2025</w:t>
        </w:r>
      </w:fldSimple>
      <w:r>
        <w:rPr>
          <w:rStyle w:val="a9"/>
          <w:lang w:val="en-US"/>
        </w:rPr>
        <w:t> 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866B0" w:rsidP="009D6532">
            <w:pPr>
              <w:pStyle w:val="aa"/>
            </w:pPr>
            <w:r>
              <w:t>Заместитель начальника по организац</w:t>
            </w:r>
            <w:r>
              <w:t>и</w:t>
            </w:r>
            <w:r>
              <w:t xml:space="preserve">онно-методической работе 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6" w:name="com_pred"/>
            <w:bookmarkEnd w:id="6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866B0" w:rsidP="009D6532">
            <w:pPr>
              <w:pStyle w:val="aa"/>
            </w:pPr>
            <w:r>
              <w:t>Сергей Дмитриевич Хребтов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7" w:name="s070_1"/>
            <w:bookmarkEnd w:id="7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866B0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642E12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9866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866B0" w:rsidP="009D6532">
            <w:pPr>
              <w:pStyle w:val="aa"/>
            </w:pPr>
            <w:r>
              <w:t>Заместитель начальника по медици</w:t>
            </w:r>
            <w:r>
              <w:t>н</w:t>
            </w:r>
            <w:r>
              <w:t>ской части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8" w:name="com_chlens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866B0" w:rsidP="009D6532">
            <w:pPr>
              <w:pStyle w:val="aa"/>
            </w:pPr>
            <w:r>
              <w:t>Лариса Леонидовна Жикина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9866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9" w:name="s070_2"/>
            <w:bookmarkEnd w:id="9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866B0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9866B0" w:rsidRPr="009866B0" w:rsidTr="009866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  <w:r>
              <w:t>Заместитель начальника по санитарно-эпидемиологическим вопросам и пр</w:t>
            </w:r>
            <w:r>
              <w:t>о</w:t>
            </w:r>
            <w:r>
              <w:t xml:space="preserve">ектной деятельности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  <w:r>
              <w:t>Борис Олегович Кожевников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</w:tr>
      <w:tr w:rsidR="009866B0" w:rsidRPr="009866B0" w:rsidTr="009866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(дата)</w:t>
            </w:r>
          </w:p>
        </w:tc>
      </w:tr>
      <w:tr w:rsidR="009866B0" w:rsidRPr="009866B0" w:rsidTr="009866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  <w:r>
              <w:t>Заведующий отделом организации эк</w:t>
            </w:r>
            <w:r>
              <w:t>с</w:t>
            </w:r>
            <w:r>
              <w:t>пертизы временной нетрудоспособн</w:t>
            </w:r>
            <w:r>
              <w:t>о</w:t>
            </w:r>
            <w:r>
              <w:t>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  <w:r>
              <w:t>Наталья Алексеевна Воронина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</w:tr>
      <w:tr w:rsidR="009866B0" w:rsidRPr="009866B0" w:rsidTr="009866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(дата)</w:t>
            </w:r>
          </w:p>
        </w:tc>
      </w:tr>
      <w:tr w:rsidR="009866B0" w:rsidRPr="009866B0" w:rsidTr="009866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  <w:r>
              <w:t xml:space="preserve">Начальник планово-экономического отдела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  <w:r>
              <w:t>Надежда Ивановна Анисимова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</w:tr>
      <w:tr w:rsidR="009866B0" w:rsidRPr="009866B0" w:rsidTr="009866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(дата)</w:t>
            </w:r>
          </w:p>
        </w:tc>
      </w:tr>
      <w:tr w:rsidR="009866B0" w:rsidRPr="009866B0" w:rsidTr="009866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  <w:r>
              <w:t>Виктор Алексеевич Гусев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</w:tr>
      <w:tr w:rsidR="009866B0" w:rsidRPr="009866B0" w:rsidTr="009866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(дата)</w:t>
            </w:r>
          </w:p>
        </w:tc>
      </w:tr>
      <w:tr w:rsidR="009866B0" w:rsidRPr="009866B0" w:rsidTr="009866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  <w:r>
              <w:t xml:space="preserve">Главный инженер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  <w:r>
              <w:t>Светлана Евгеньевна Новикова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</w:tr>
      <w:tr w:rsidR="009866B0" w:rsidRPr="009866B0" w:rsidTr="009866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(дата)</w:t>
            </w:r>
          </w:p>
        </w:tc>
      </w:tr>
      <w:tr w:rsidR="009866B0" w:rsidRPr="009866B0" w:rsidTr="009866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  <w:r>
              <w:t>Наталья Николаевна Зиберт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</w:tr>
      <w:tr w:rsidR="009866B0" w:rsidRPr="009866B0" w:rsidTr="009866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(дата)</w:t>
            </w:r>
          </w:p>
        </w:tc>
      </w:tr>
      <w:tr w:rsidR="009866B0" w:rsidRPr="009866B0" w:rsidTr="009866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  <w:r>
              <w:t xml:space="preserve">Юрист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  <w:r>
              <w:t>Ирина Владимировна Красных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</w:tr>
      <w:tr w:rsidR="009866B0" w:rsidRPr="009866B0" w:rsidTr="009866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(дата)</w:t>
            </w:r>
          </w:p>
        </w:tc>
      </w:tr>
      <w:tr w:rsidR="009866B0" w:rsidRPr="009866B0" w:rsidTr="009866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  <w:r>
              <w:t>Лидия Анатольевна Ерина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</w:tr>
      <w:tr w:rsidR="009866B0" w:rsidRPr="009866B0" w:rsidTr="009866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(дата)</w:t>
            </w:r>
          </w:p>
        </w:tc>
      </w:tr>
      <w:tr w:rsidR="009866B0" w:rsidRPr="009866B0" w:rsidTr="009866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  <w:r>
              <w:t xml:space="preserve">Председатель профкома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  <w:r>
              <w:t>Галина Егоровна Ваганова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6B0" w:rsidRPr="009866B0" w:rsidRDefault="009866B0" w:rsidP="009D6532">
            <w:pPr>
              <w:pStyle w:val="aa"/>
            </w:pPr>
          </w:p>
        </w:tc>
      </w:tr>
      <w:tr w:rsidR="009866B0" w:rsidRPr="009866B0" w:rsidTr="009866B0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866B0" w:rsidRPr="009866B0" w:rsidRDefault="009866B0" w:rsidP="009D6532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BF5FA5" w:rsidP="002743B5">
      <w:r w:rsidRPr="00BF5FA5">
        <w:t>Эксперт (эксперты)</w:t>
      </w:r>
      <w:r w:rsidR="004654AF" w:rsidRPr="004654AF">
        <w:t xml:space="preserve">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9866B0" w:rsidTr="009866B0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9866B0" w:rsidRDefault="009866B0" w:rsidP="002743B5">
            <w:pPr>
              <w:pStyle w:val="aa"/>
            </w:pPr>
            <w:r w:rsidRPr="009866B0">
              <w:t>689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9866B0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9866B0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9866B0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9866B0" w:rsidRDefault="009866B0" w:rsidP="002743B5">
            <w:pPr>
              <w:pStyle w:val="aa"/>
            </w:pPr>
            <w:r w:rsidRPr="009866B0">
              <w:t>Изварина Галина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9866B0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9866B0" w:rsidRDefault="009866B0" w:rsidP="002743B5">
            <w:pPr>
              <w:pStyle w:val="aa"/>
            </w:pPr>
            <w:r>
              <w:t>14.04.2025</w:t>
            </w:r>
          </w:p>
        </w:tc>
      </w:tr>
      <w:tr w:rsidR="002743B5" w:rsidRPr="009866B0" w:rsidTr="009866B0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9866B0" w:rsidRDefault="009866B0" w:rsidP="002743B5">
            <w:pPr>
              <w:pStyle w:val="aa"/>
              <w:rPr>
                <w:b/>
                <w:vertAlign w:val="superscript"/>
              </w:rPr>
            </w:pPr>
            <w:r w:rsidRPr="009866B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9866B0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0" w:name="fio_users"/>
            <w:bookmarkEnd w:id="10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9866B0" w:rsidRDefault="009866B0" w:rsidP="002743B5">
            <w:pPr>
              <w:pStyle w:val="aa"/>
              <w:rPr>
                <w:b/>
                <w:vertAlign w:val="superscript"/>
              </w:rPr>
            </w:pPr>
            <w:r w:rsidRPr="009866B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9866B0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9866B0" w:rsidRDefault="009866B0" w:rsidP="002743B5">
            <w:pPr>
              <w:pStyle w:val="aa"/>
              <w:rPr>
                <w:b/>
                <w:vertAlign w:val="superscript"/>
              </w:rPr>
            </w:pPr>
            <w:r w:rsidRPr="009866B0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2743B5" w:rsidRPr="009866B0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9866B0" w:rsidRDefault="009866B0" w:rsidP="002743B5">
            <w:pPr>
              <w:pStyle w:val="aa"/>
              <w:rPr>
                <w:vertAlign w:val="superscript"/>
              </w:rPr>
            </w:pPr>
            <w:r w:rsidRPr="009866B0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6B0" w:rsidRPr="009866B0" w:rsidRDefault="009866B0" w:rsidP="009866B0">
      <w:pPr>
        <w:rPr>
          <w:szCs w:val="24"/>
        </w:rPr>
      </w:pPr>
      <w:r>
        <w:separator/>
      </w:r>
    </w:p>
  </w:endnote>
  <w:endnote w:type="continuationSeparator" w:id="0">
    <w:p w:rsidR="009866B0" w:rsidRPr="009866B0" w:rsidRDefault="009866B0" w:rsidP="009866B0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6B0" w:rsidRPr="009866B0" w:rsidRDefault="009866B0" w:rsidP="009866B0">
      <w:pPr>
        <w:rPr>
          <w:szCs w:val="24"/>
        </w:rPr>
      </w:pPr>
      <w:r>
        <w:separator/>
      </w:r>
    </w:p>
  </w:footnote>
  <w:footnote w:type="continuationSeparator" w:id="0">
    <w:p w:rsidR="009866B0" w:rsidRPr="009866B0" w:rsidRDefault="009866B0" w:rsidP="009866B0">
      <w:pPr>
        <w:rPr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proofState w:grammar="clean"/>
  <w:attachedTemplate r:id="rId1"/>
  <w:stylePaneFormatFilter w:val="3F01"/>
  <w:doNotTrackMoves/>
  <w:defaultTabStop w:val="708"/>
  <w:autoHyphenation/>
  <w:hyphenationZone w:val="3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vedoc_name" w:val="Документ13"/>
    <w:docVar w:name="adv_info1" w:val="     "/>
    <w:docVar w:name="adv_info2" w:val="     "/>
    <w:docVar w:name="adv_info3" w:val="     "/>
    <w:docVar w:name="att_org_adr" w:val="Юридический адрес: г.Вологда, ул. Октябрьская, д.66, офис 1; Адрес нахождения лаборатории: г.Вологда, ул. Октябрьская, д.66, офис 10_x000D__x000A_"/>
    <w:docVar w:name="att_org_name" w:val="Общество с ограниченной ответственностью &quot;РАЦИО&quot;"/>
    <w:docVar w:name="att_org_reg_date" w:val="05.08.2016"/>
    <w:docVar w:name="att_org_reg_num" w:val="349"/>
    <w:docVar w:name="boss_fio" w:val=" Дурягин Александр Иванович"/>
    <w:docVar w:name="ceh_info" w:val="Федеральное государственное бюджетное учреждение здравоохранения «Центральная медико-санитарная часть № 91 Федерального медико-биологического агентства» (ФГБУЗ ЦМСЧ № 91 ФМБА России)"/>
    <w:docVar w:name="close_doc_flag" w:val="0"/>
    <w:docVar w:name="doc_name" w:val="Документ13"/>
    <w:docVar w:name="doc_type" w:val="5"/>
    <w:docVar w:name="fill_date" w:val="14.04.2025"/>
    <w:docVar w:name="org_guid" w:val="C34E6B73EFAD492483191795BBFD2931"/>
    <w:docVar w:name="org_id" w:val="3"/>
    <w:docVar w:name="org_name" w:val="     "/>
    <w:docVar w:name="pers_guids" w:val="F2964E2560B0487C8C432FEE2305A7FE@112-525-866-32"/>
    <w:docVar w:name="pers_snils" w:val="F2964E2560B0487C8C432FEE2305A7FE@112-525-866-32"/>
    <w:docVar w:name="podr_id" w:val="org_3"/>
    <w:docVar w:name="pred_dolg" w:val="Заместитель начальника по организационно-методической работе "/>
    <w:docVar w:name="pred_fio" w:val="Сергей Дмитриевич Хребтов"/>
    <w:docVar w:name="prikaz_sout" w:val="817"/>
    <w:docVar w:name="rbtd_adr" w:val="     "/>
    <w:docVar w:name="rbtd_name" w:val="Федеральное государственное бюджетное учреждение здравоохранения «Центральная медико-санитарная часть № 91 Федерального медико-биологического агентства» (ФГБУЗ ЦМСЧ № 91 ФМБА России)"/>
    <w:docVar w:name="step_test" w:val="54"/>
    <w:docVar w:name="sv_docs" w:val="1"/>
  </w:docVars>
  <w:rsids>
    <w:rsidRoot w:val="009866B0"/>
    <w:rsid w:val="0000729E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B3B11"/>
    <w:rsid w:val="006E4DFC"/>
    <w:rsid w:val="00725C51"/>
    <w:rsid w:val="00820552"/>
    <w:rsid w:val="00936F48"/>
    <w:rsid w:val="009647F7"/>
    <w:rsid w:val="009866B0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BF5FA5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2CE2"/>
    <w:rsid w:val="00E458F1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Normal (Web)"/>
    <w:basedOn w:val="a"/>
    <w:uiPriority w:val="99"/>
    <w:unhideWhenUsed/>
    <w:rsid w:val="009866B0"/>
    <w:pPr>
      <w:spacing w:before="100" w:beforeAutospacing="1" w:after="100" w:afterAutospacing="1"/>
    </w:pPr>
    <w:rPr>
      <w:rFonts w:eastAsiaTheme="minorEastAsia"/>
      <w:szCs w:val="24"/>
    </w:rPr>
  </w:style>
  <w:style w:type="paragraph" w:styleId="ac">
    <w:name w:val="header"/>
    <w:basedOn w:val="a"/>
    <w:link w:val="ad"/>
    <w:rsid w:val="009866B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9866B0"/>
    <w:rPr>
      <w:sz w:val="24"/>
    </w:rPr>
  </w:style>
  <w:style w:type="paragraph" w:styleId="ae">
    <w:name w:val="footer"/>
    <w:basedOn w:val="a"/>
    <w:link w:val="af"/>
    <w:rsid w:val="009866B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9866B0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24</Pages>
  <Words>7412</Words>
  <Characters>42255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49568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RJS</dc:creator>
  <cp:keywords/>
  <dc:description/>
  <cp:lastModifiedBy>RJS</cp:lastModifiedBy>
  <cp:revision>1</cp:revision>
  <dcterms:created xsi:type="dcterms:W3CDTF">2025-04-22T23:05:00Z</dcterms:created>
  <dcterms:modified xsi:type="dcterms:W3CDTF">2025-04-22T23:06:00Z</dcterms:modified>
</cp:coreProperties>
</file>